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49" w:rsidRDefault="00972D49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72D49" w:rsidRPr="007F0519" w:rsidRDefault="00972D49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72D49" w:rsidRDefault="00972D49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72D49" w:rsidRPr="007F0519" w:rsidRDefault="00972D49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972D49" w:rsidRPr="00F4290B" w:rsidRDefault="00972D49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03.04.2025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79</w:t>
      </w:r>
    </w:p>
    <w:p w:rsidR="00972D49" w:rsidRDefault="00972D49">
      <w:r>
        <w:rPr>
          <w:rFonts w:ascii="Times New Roman" w:hAnsi="Times New Roman" w:cs="Times New Roman"/>
        </w:rPr>
        <w:t xml:space="preserve"> г. Унеча Брянской области</w:t>
      </w:r>
    </w:p>
    <w:p w:rsidR="00972D49" w:rsidRDefault="00972D49">
      <w:pPr>
        <w:sectPr w:rsidR="00972D49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972D49" w:rsidRPr="008B5049" w:rsidRDefault="00972D4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972D49" w:rsidRDefault="00972D4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972D49" w:rsidRDefault="00972D49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:rsidR="00972D49" w:rsidRDefault="00972D49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аукционе   в электронной </w:t>
      </w:r>
    </w:p>
    <w:p w:rsidR="00972D49" w:rsidRPr="00A2658F" w:rsidRDefault="00972D49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972D49" w:rsidRDefault="00972D4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2D49" w:rsidRDefault="00972D49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2D49" w:rsidRPr="00A2658F" w:rsidRDefault="00972D49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>
        <w:rPr>
          <w:rFonts w:ascii="Times New Roman" w:hAnsi="Times New Roman" w:cs="Times New Roman"/>
          <w:sz w:val="24"/>
          <w:szCs w:val="24"/>
        </w:rPr>
        <w:t xml:space="preserve"> (в редакции решения от 29.07.2024 № 4-169)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7C099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>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>
        <w:rPr>
          <w:rFonts w:ascii="Times New Roman" w:hAnsi="Times New Roman" w:cs="Times New Roman"/>
          <w:sz w:val="24"/>
          <w:szCs w:val="24"/>
        </w:rPr>
        <w:t>12</w:t>
      </w:r>
      <w:r w:rsidRPr="001E45C1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45C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E45C1">
        <w:rPr>
          <w:rFonts w:ascii="Times New Roman" w:hAnsi="Times New Roman" w:cs="Times New Roman"/>
          <w:sz w:val="24"/>
          <w:szCs w:val="24"/>
        </w:rPr>
        <w:t>-</w:t>
      </w:r>
      <w:bookmarkEnd w:id="0"/>
      <w:r>
        <w:rPr>
          <w:rFonts w:ascii="Times New Roman" w:hAnsi="Times New Roman" w:cs="Times New Roman"/>
          <w:sz w:val="24"/>
          <w:szCs w:val="24"/>
        </w:rPr>
        <w:t>27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161162598"/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3253-18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оценке нежилого встроенного помещения № 7, расположенного в здании по адресу: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г. Унеча,ул. </w:t>
      </w:r>
      <w:r>
        <w:rPr>
          <w:rFonts w:ascii="Times New Roman" w:hAnsi="Times New Roman" w:cs="Times New Roman"/>
          <w:sz w:val="24"/>
          <w:szCs w:val="24"/>
        </w:rPr>
        <w:t>Октябрьская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независимым оценщиком Гореловым Виталием Валерьевичем, учитывая, что продажи муниципального имущества на аукционах в электронной форме признаны несостоявшимися (протокол подведения итогов процедуры 210000339800000000105, лот № 1 от 26.06.2024, протокол подведения итогов процедуры 21000033980000000162, лот № 1 от 28.08.2024, протокол подведения итогов процедуры 21000033980000000278, лот № 1 от 26.03.2025)</w:t>
      </w:r>
      <w:bookmarkEnd w:id="1"/>
    </w:p>
    <w:p w:rsidR="00972D49" w:rsidRDefault="00972D49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72D49" w:rsidRDefault="00972D49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72D49" w:rsidRPr="00A2658F" w:rsidRDefault="00972D49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972D49" w:rsidRPr="00A2658F" w:rsidRDefault="00972D49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972D49" w:rsidRDefault="00972D49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72D49" w:rsidRDefault="00972D49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имуществав электронной форме; </w:t>
      </w:r>
    </w:p>
    <w:p w:rsidR="00972D49" w:rsidRDefault="00972D49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информационное сообщение о проведении аукциона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972D49" w:rsidRDefault="00972D49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972D49" w:rsidRDefault="00972D49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972D49" w:rsidRDefault="00972D49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972D49" w:rsidRPr="00A2658F" w:rsidRDefault="00972D49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972D49" w:rsidRPr="00A2658F" w:rsidRDefault="00972D49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972D49" w:rsidRDefault="00972D49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972D49" w:rsidRPr="00A2658F" w:rsidRDefault="00972D49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972D49" w:rsidRPr="00A2658F">
        <w:tc>
          <w:tcPr>
            <w:tcW w:w="3729" w:type="pct"/>
          </w:tcPr>
          <w:p w:rsidR="00972D49" w:rsidRPr="00A2658F" w:rsidRDefault="00972D4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D49" w:rsidRDefault="00972D4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D49" w:rsidRPr="00A2658F" w:rsidRDefault="00972D4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972D49" w:rsidRPr="00A2658F" w:rsidRDefault="00972D4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D49" w:rsidRDefault="00972D4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D49" w:rsidRPr="00A2658F" w:rsidRDefault="00972D49" w:rsidP="00AF429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972D49" w:rsidRPr="00A2658F">
        <w:trPr>
          <w:trHeight w:val="930"/>
        </w:trPr>
        <w:tc>
          <w:tcPr>
            <w:tcW w:w="3729" w:type="pct"/>
          </w:tcPr>
          <w:p w:rsidR="00972D49" w:rsidRPr="00A2658F" w:rsidRDefault="00972D49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72D49" w:rsidRPr="00A2658F" w:rsidRDefault="00972D49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D49" w:rsidRPr="00A2658F">
        <w:tc>
          <w:tcPr>
            <w:tcW w:w="3729" w:type="pct"/>
          </w:tcPr>
          <w:p w:rsidR="00972D49" w:rsidRPr="00A2658F" w:rsidRDefault="00972D49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72D49" w:rsidRPr="00A2658F" w:rsidRDefault="00972D49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D49" w:rsidRPr="00A2658F">
        <w:trPr>
          <w:trHeight w:val="1308"/>
        </w:trPr>
        <w:tc>
          <w:tcPr>
            <w:tcW w:w="3729" w:type="pct"/>
          </w:tcPr>
          <w:p w:rsidR="00972D49" w:rsidRPr="00A2658F" w:rsidRDefault="00972D49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72D49" w:rsidRPr="00A2658F" w:rsidRDefault="00972D49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2D49" w:rsidRDefault="00972D4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72D49" w:rsidRDefault="00972D4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72D49" w:rsidRDefault="00972D4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72D49" w:rsidRDefault="00972D4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72D49" w:rsidRDefault="00972D49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72D49" w:rsidRDefault="00972D49">
      <w:pPr>
        <w:spacing w:line="240" w:lineRule="auto"/>
      </w:pPr>
      <w:r>
        <w:br w:type="page"/>
      </w:r>
    </w:p>
    <w:p w:rsidR="00972D49" w:rsidRPr="005724B2" w:rsidRDefault="00972D49" w:rsidP="00417FC1">
      <w:pPr>
        <w:pStyle w:val="Heading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972D49" w:rsidRPr="005724B2" w:rsidRDefault="00972D49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 к постановлению администрации </w:t>
      </w:r>
    </w:p>
    <w:p w:rsidR="00972D49" w:rsidRPr="005724B2" w:rsidRDefault="00972D49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03.04.2025 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79</w:t>
      </w:r>
    </w:p>
    <w:p w:rsidR="00972D49" w:rsidRDefault="00972D49" w:rsidP="001A4A89"/>
    <w:p w:rsidR="00972D49" w:rsidRDefault="00972D49" w:rsidP="001A4A89"/>
    <w:p w:rsidR="00972D49" w:rsidRDefault="00972D49" w:rsidP="001A4A89"/>
    <w:p w:rsidR="00972D49" w:rsidRDefault="00972D49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972D49" w:rsidRPr="004434E8" w:rsidRDefault="00972D49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972D49" w:rsidRPr="003D6C55" w:rsidRDefault="00972D49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972D49" w:rsidRDefault="00972D49" w:rsidP="001A4A89"/>
    <w:p w:rsidR="00972D49" w:rsidRDefault="00972D49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972D49" w:rsidRPr="00487994">
        <w:tc>
          <w:tcPr>
            <w:tcW w:w="542" w:type="dxa"/>
            <w:vAlign w:val="center"/>
          </w:tcPr>
          <w:p w:rsidR="00972D49" w:rsidRPr="004434E8" w:rsidRDefault="00972D4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72D49" w:rsidRPr="004434E8" w:rsidRDefault="00972D4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972D49" w:rsidRPr="004434E8" w:rsidRDefault="00972D4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972D49" w:rsidRPr="004434E8" w:rsidRDefault="00972D4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972D49" w:rsidRPr="004434E8" w:rsidRDefault="00972D4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972D49" w:rsidRPr="00487994">
        <w:trPr>
          <w:trHeight w:val="1380"/>
        </w:trPr>
        <w:tc>
          <w:tcPr>
            <w:tcW w:w="542" w:type="dxa"/>
          </w:tcPr>
          <w:p w:rsidR="00972D49" w:rsidRDefault="00972D4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972D49" w:rsidRDefault="00972D49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972D49" w:rsidRDefault="00972D49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19,8 кв.м., этаж № 2,</w:t>
            </w:r>
          </w:p>
          <w:p w:rsidR="00972D49" w:rsidRDefault="00972D49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:rsidR="00972D49" w:rsidRDefault="00972D4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972D49" w:rsidRDefault="00972D4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972D49" w:rsidRDefault="00972D4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972D49" w:rsidRDefault="00972D4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7</w:t>
            </w:r>
          </w:p>
          <w:p w:rsidR="00972D49" w:rsidRDefault="00972D49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2D49" w:rsidRDefault="00972D4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72D49" w:rsidRDefault="00972D49" w:rsidP="001A4A89"/>
    <w:p w:rsidR="00972D49" w:rsidRDefault="00972D49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972D49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972D49" w:rsidRPr="005724B2" w:rsidRDefault="00972D49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972D49" w:rsidRPr="005724B2" w:rsidRDefault="00972D49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</w:p>
    <w:p w:rsidR="00972D49" w:rsidRDefault="00972D49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03.04.2025 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79</w:t>
      </w:r>
    </w:p>
    <w:p w:rsidR="00972D49" w:rsidRDefault="00972D49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2D49" w:rsidRDefault="00972D49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72D49" w:rsidRDefault="00972D49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72D49" w:rsidRDefault="00972D49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72D49" w:rsidRPr="00E36104" w:rsidRDefault="00972D49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72D49" w:rsidRPr="006D4305" w:rsidRDefault="00972D49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972D49" w:rsidRPr="00151C64" w:rsidRDefault="00972D49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972D49" w:rsidRPr="006D4305">
        <w:tc>
          <w:tcPr>
            <w:tcW w:w="567" w:type="dxa"/>
          </w:tcPr>
          <w:p w:rsidR="00972D49" w:rsidRPr="004434E8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2D49" w:rsidRPr="004434E8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972D49" w:rsidRPr="004434E8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</w:t>
            </w:r>
          </w:p>
          <w:p w:rsidR="00972D49" w:rsidRPr="004434E8" w:rsidRDefault="00972D49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972D49" w:rsidRPr="004434E8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972D49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2D49" w:rsidRPr="004434E8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972D49" w:rsidRPr="004434E8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972D49" w:rsidRPr="004434E8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972D49" w:rsidRPr="004434E8" w:rsidRDefault="00972D49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972D49" w:rsidRPr="004434E8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72D49" w:rsidRPr="004434E8" w:rsidRDefault="00972D49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972D49" w:rsidRPr="004434E8" w:rsidRDefault="00972D49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972D49" w:rsidRPr="006D4305">
        <w:trPr>
          <w:trHeight w:val="1111"/>
        </w:trPr>
        <w:tc>
          <w:tcPr>
            <w:tcW w:w="567" w:type="dxa"/>
          </w:tcPr>
          <w:p w:rsidR="00972D49" w:rsidRPr="004B4CBE" w:rsidRDefault="00972D49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972D49" w:rsidRPr="00A72164" w:rsidRDefault="00972D49" w:rsidP="00F70B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260" w:type="dxa"/>
          </w:tcPr>
          <w:p w:rsidR="00972D49" w:rsidRDefault="00972D49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 г. Унеча,</w:t>
            </w:r>
          </w:p>
          <w:p w:rsidR="00972D49" w:rsidRDefault="00972D49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7</w:t>
            </w:r>
          </w:p>
          <w:p w:rsidR="00972D49" w:rsidRDefault="00972D49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972D49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285900,00</w:t>
            </w:r>
          </w:p>
          <w:p w:rsidR="00972D49" w:rsidRPr="004434E8" w:rsidRDefault="00972D49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47 650,00)</w:t>
            </w:r>
          </w:p>
        </w:tc>
        <w:tc>
          <w:tcPr>
            <w:tcW w:w="2223" w:type="dxa"/>
          </w:tcPr>
          <w:p w:rsidR="00972D49" w:rsidRPr="004434E8" w:rsidRDefault="00972D49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14 295,00</w:t>
            </w:r>
          </w:p>
        </w:tc>
        <w:tc>
          <w:tcPr>
            <w:tcW w:w="2127" w:type="dxa"/>
          </w:tcPr>
          <w:p w:rsidR="00972D49" w:rsidRPr="004434E8" w:rsidRDefault="00972D49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28 590,00</w:t>
            </w:r>
          </w:p>
        </w:tc>
      </w:tr>
    </w:tbl>
    <w:p w:rsidR="00972D49" w:rsidRDefault="00972D49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972D49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D74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C7794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1F345B"/>
    <w:rsid w:val="00200B5C"/>
    <w:rsid w:val="00207B5C"/>
    <w:rsid w:val="0022127D"/>
    <w:rsid w:val="0022249D"/>
    <w:rsid w:val="00256699"/>
    <w:rsid w:val="002655F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5714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0993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0934"/>
    <w:rsid w:val="008020EF"/>
    <w:rsid w:val="008118C3"/>
    <w:rsid w:val="0081244C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2D49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44481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0D5C"/>
    <w:rsid w:val="00AE327C"/>
    <w:rsid w:val="00AF21E3"/>
    <w:rsid w:val="00AF429B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057E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A5D84"/>
    <w:rsid w:val="00DB2028"/>
    <w:rsid w:val="00DB50A2"/>
    <w:rsid w:val="00DB5503"/>
    <w:rsid w:val="00DC7391"/>
    <w:rsid w:val="00DC7DA7"/>
    <w:rsid w:val="00DC7EBF"/>
    <w:rsid w:val="00DE3AEA"/>
    <w:rsid w:val="00DE3CA2"/>
    <w:rsid w:val="00DE5B02"/>
    <w:rsid w:val="00DE5D9F"/>
    <w:rsid w:val="00DE7CD3"/>
    <w:rsid w:val="00DF220A"/>
    <w:rsid w:val="00E01AB9"/>
    <w:rsid w:val="00E0754E"/>
    <w:rsid w:val="00E12FCF"/>
    <w:rsid w:val="00E217E0"/>
    <w:rsid w:val="00E261BD"/>
    <w:rsid w:val="00E2632A"/>
    <w:rsid w:val="00E27B53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0BC0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0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2201</TotalTime>
  <Pages>4</Pages>
  <Words>951</Words>
  <Characters>5423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43</cp:revision>
  <cp:lastPrinted>2024-03-13T06:54:00Z</cp:lastPrinted>
  <dcterms:created xsi:type="dcterms:W3CDTF">2020-12-03T14:01:00Z</dcterms:created>
  <dcterms:modified xsi:type="dcterms:W3CDTF">2025-04-07T08:28:00Z</dcterms:modified>
</cp:coreProperties>
</file>